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F45E246" w:rsidR="00822ABA" w:rsidRDefault="00A71F0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 WG4 Meeting #130</w:t>
      </w:r>
      <w:r>
        <w:rPr>
          <w:b/>
          <w:i/>
          <w:sz w:val="28"/>
        </w:rPr>
        <w:tab/>
        <w:t>S4-24</w:t>
      </w:r>
      <w:r w:rsidR="000822B4">
        <w:rPr>
          <w:b/>
          <w:i/>
          <w:sz w:val="28"/>
        </w:rPr>
        <w:t>2127</w:t>
      </w:r>
    </w:p>
    <w:p w14:paraId="7CB45193" w14:textId="2706764A" w:rsidR="00822ABA" w:rsidRDefault="00A71F0F">
      <w:pPr>
        <w:pStyle w:val="LSHeader"/>
      </w:pPr>
      <w:r>
        <w:t>USA, Orlando, 18 – 22 November 2024</w:t>
      </w:r>
      <w:r>
        <w:tab/>
      </w:r>
      <w:r>
        <w:rPr>
          <w:rFonts w:cs="Arial"/>
          <w:bCs/>
          <w:color w:val="0000FF"/>
        </w:rPr>
        <w:t>(revision of S4-</w:t>
      </w:r>
      <w:r w:rsidR="000822B4">
        <w:rPr>
          <w:rFonts w:cs="Arial"/>
          <w:bCs/>
          <w:color w:val="0000FF"/>
        </w:rPr>
        <w:t>24</w:t>
      </w:r>
      <w:r w:rsidR="000822B4">
        <w:rPr>
          <w:rFonts w:cs="Arial"/>
          <w:bCs/>
          <w:color w:val="0000FF"/>
        </w:rPr>
        <w:t>1864</w:t>
      </w:r>
      <w:r>
        <w:rPr>
          <w:rFonts w:cs="Arial"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2ABA" w14:paraId="21D81507" w14:textId="77777777" w:rsidTr="00082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822ABA" w:rsidRDefault="00A71F0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22ABA" w14:paraId="3FBB62B8" w14:textId="77777777" w:rsidTr="00082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822ABA" w:rsidRDefault="00A71F0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Pesudo CHANGE REQUEST</w:t>
            </w:r>
          </w:p>
        </w:tc>
      </w:tr>
      <w:tr w:rsidR="00822ABA" w14:paraId="79946B04" w14:textId="77777777" w:rsidTr="00082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822ABA" w:rsidRDefault="00822A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1985" w14:paraId="399948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22ABA" w:rsidRDefault="00822AB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822ABA" w:rsidRDefault="00A71F0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26.822</w:t>
            </w:r>
          </w:p>
        </w:tc>
        <w:tc>
          <w:tcPr>
            <w:tcW w:w="709" w:type="dxa"/>
          </w:tcPr>
          <w:p w14:paraId="77009707" w14:textId="77777777" w:rsidR="00822ABA" w:rsidRDefault="00A71F0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822ABA" w:rsidRDefault="00A71F0F">
            <w:pPr>
              <w:pStyle w:val="CRCoverPage"/>
              <w:spacing w:after="0"/>
            </w:pPr>
            <w:r>
              <w:rPr>
                <w:b/>
                <w:sz w:val="28"/>
              </w:rPr>
              <w:t>xxxx</w:t>
            </w:r>
          </w:p>
        </w:tc>
        <w:tc>
          <w:tcPr>
            <w:tcW w:w="709" w:type="dxa"/>
          </w:tcPr>
          <w:p w14:paraId="09D2C09B" w14:textId="77777777" w:rsidR="00822ABA" w:rsidRDefault="00A71F0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822ABA" w:rsidRDefault="00A71F0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822ABA" w:rsidRDefault="00A71F0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822ABA" w:rsidRDefault="00A71F0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22ABA" w:rsidRDefault="00822ABA">
            <w:pPr>
              <w:pStyle w:val="CRCoverPage"/>
              <w:spacing w:after="0"/>
            </w:pPr>
          </w:p>
        </w:tc>
      </w:tr>
      <w:tr w:rsidR="00822ABA" w14:paraId="7DC9F5A2" w14:textId="77777777" w:rsidTr="00082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822ABA" w:rsidRDefault="00822ABA">
            <w:pPr>
              <w:pStyle w:val="CRCoverPage"/>
              <w:spacing w:after="0"/>
            </w:pPr>
          </w:p>
        </w:tc>
      </w:tr>
      <w:tr w:rsidR="00822ABA" w14:paraId="266B4BDF" w14:textId="77777777" w:rsidTr="00082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822ABA" w:rsidRDefault="00A71F0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22ABA" w14:paraId="296CF086" w14:textId="77777777" w:rsidTr="000822B4">
        <w:tc>
          <w:tcPr>
            <w:tcW w:w="9641" w:type="dxa"/>
            <w:gridSpan w:val="9"/>
          </w:tcPr>
          <w:p w14:paraId="7D4A60B5" w14:textId="77777777" w:rsidR="00822ABA" w:rsidRDefault="00822A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822ABA" w:rsidRDefault="00822AB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1985" w14:paraId="0EE45D52" w14:textId="77777777">
        <w:tc>
          <w:tcPr>
            <w:tcW w:w="2835" w:type="dxa"/>
          </w:tcPr>
          <w:p w14:paraId="59860FA1" w14:textId="77777777" w:rsidR="00822ABA" w:rsidRDefault="00A71F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822ABA" w:rsidRDefault="00A71F0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22ABA" w:rsidRDefault="00822AB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822ABA" w:rsidRDefault="00A71F0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822ABA" w:rsidRDefault="00822AB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822ABA" w:rsidRDefault="00A71F0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822ABA" w:rsidRDefault="00822AB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822ABA" w:rsidRDefault="00A71F0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D538A0" w:rsidR="00822ABA" w:rsidRDefault="000822B4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 w14:textId="77777777" w:rsidR="00822ABA" w:rsidRDefault="00822AB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2ABA" w14:paraId="31618834" w14:textId="77777777" w:rsidTr="000822B4">
        <w:tc>
          <w:tcPr>
            <w:tcW w:w="9640" w:type="dxa"/>
            <w:gridSpan w:val="11"/>
          </w:tcPr>
          <w:p w14:paraId="55477508" w14:textId="77777777" w:rsidR="00822ABA" w:rsidRDefault="00822A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ABA" w14:paraId="58300953" w14:textId="77777777" w:rsidTr="00082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22ABA" w:rsidRDefault="00A71F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6C23B9" w:rsidR="00822ABA" w:rsidRDefault="00A71F0F">
            <w:pPr>
              <w:pStyle w:val="CRCoverPage"/>
              <w:spacing w:after="0"/>
            </w:pPr>
            <w:r>
              <w:t xml:space="preserve">  KI#12 Solution Data </w:t>
            </w:r>
            <w:r>
              <w:rPr>
                <w:rFonts w:hint="eastAsia"/>
                <w:lang w:eastAsia="zh-CN"/>
              </w:rPr>
              <w:t>Boosting</w:t>
            </w:r>
            <w:r>
              <w:t xml:space="preserve"> Indication</w:t>
            </w:r>
          </w:p>
        </w:tc>
      </w:tr>
      <w:tr w:rsidR="00822ABA" w14:paraId="05C08479" w14:textId="77777777" w:rsidTr="000822B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22ABA" w:rsidRDefault="00822A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22ABA" w:rsidRDefault="00822A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ABA" w14:paraId="46D5D7C2" w14:textId="77777777" w:rsidTr="000822B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22ABA" w:rsidRDefault="00A71F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20266F" w:rsidR="00822ABA" w:rsidRDefault="00A71F0F">
            <w:pPr>
              <w:pStyle w:val="CRCoverPage"/>
              <w:spacing w:after="0"/>
              <w:ind w:left="100"/>
            </w:pPr>
            <w:r>
              <w:t>CATT</w:t>
            </w:r>
            <w:r w:rsidR="009F1EBE">
              <w:t>, Lenovo</w:t>
            </w:r>
            <w:r w:rsidR="009D0121">
              <w:t>, Nokia</w:t>
            </w:r>
          </w:p>
        </w:tc>
      </w:tr>
      <w:tr w:rsidR="00822ABA" w14:paraId="4196B218" w14:textId="77777777" w:rsidTr="000822B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22ABA" w:rsidRDefault="00A71F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822ABA" w:rsidRDefault="00A71F0F">
            <w:pPr>
              <w:pStyle w:val="CRCoverPage"/>
              <w:spacing w:after="0"/>
              <w:ind w:left="100"/>
            </w:pPr>
            <w:r>
              <w:t>SA4</w:t>
            </w:r>
          </w:p>
        </w:tc>
      </w:tr>
      <w:tr w:rsidR="00822ABA" w14:paraId="76303739" w14:textId="77777777" w:rsidTr="000822B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22ABA" w:rsidRDefault="00822A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22ABA" w:rsidRDefault="00822A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1985" w14:paraId="50563E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22ABA" w:rsidRDefault="00A71F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822ABA" w:rsidRDefault="00A71F0F">
            <w:pPr>
              <w:pStyle w:val="CRCoverPage"/>
              <w:spacing w:after="0"/>
              <w:ind w:left="100"/>
            </w:pPr>
            <w:r>
              <w:t>FS_5G_RTP_Ph2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22ABA" w:rsidRDefault="00822AB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22ABA" w:rsidRDefault="00A71F0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777777" w:rsidR="00822ABA" w:rsidRDefault="00A71F0F">
            <w:pPr>
              <w:pStyle w:val="CRCoverPage"/>
              <w:spacing w:after="0"/>
              <w:ind w:left="100"/>
            </w:pPr>
            <w:r>
              <w:t>2024-11-05</w:t>
            </w:r>
          </w:p>
        </w:tc>
      </w:tr>
      <w:tr w:rsidR="00822ABA" w14:paraId="690C7843" w14:textId="77777777" w:rsidTr="000822B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22ABA" w:rsidRDefault="00822A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22ABA" w:rsidRDefault="00822A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22ABA" w:rsidRDefault="00822A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22ABA" w:rsidRDefault="00822A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22ABA" w:rsidRDefault="00822A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1985" w14:paraId="13D4AF5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22ABA" w:rsidRDefault="00A71F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822ABA" w:rsidRDefault="00A71F0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22ABA" w:rsidRDefault="00822AB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22ABA" w:rsidRDefault="00A71F0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822ABA" w:rsidRDefault="00A71F0F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822ABA" w14:paraId="30122F0C" w14:textId="77777777" w:rsidTr="00082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22ABA" w:rsidRDefault="00822AB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22ABA" w:rsidRDefault="00A71F0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822ABA" w:rsidRDefault="00A71F0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822ABA" w:rsidRDefault="00A71F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22ABA" w14:paraId="7FBEB8E7" w14:textId="77777777" w:rsidTr="000822B4">
        <w:tc>
          <w:tcPr>
            <w:tcW w:w="1843" w:type="dxa"/>
          </w:tcPr>
          <w:p w14:paraId="44A3A604" w14:textId="77777777" w:rsidR="00822ABA" w:rsidRDefault="00822A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22ABA" w:rsidRDefault="00822A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ABA" w14:paraId="1256F52C" w14:textId="77777777" w:rsidTr="00082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22ABA" w:rsidRDefault="00A71F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822ABA" w:rsidRDefault="00A71F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Providing a new solution for the KI#12.</w:t>
            </w:r>
          </w:p>
        </w:tc>
      </w:tr>
      <w:tr w:rsidR="00822ABA" w14:paraId="4CA74D09" w14:textId="77777777" w:rsidTr="00082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22ABA" w:rsidRDefault="00822A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22ABA" w:rsidRDefault="00822A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ABA" w14:paraId="21016551" w14:textId="77777777" w:rsidTr="00082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2ABA" w:rsidRDefault="00A71F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94954E" w14:textId="77777777" w:rsidR="00822ABA" w:rsidRDefault="00A71F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/>
              </w:rPr>
              <w:t xml:space="preserve">Some scenarios exist where </w:t>
            </w:r>
            <w:r>
              <w:rPr>
                <w:lang w:eastAsia="zh-CN"/>
              </w:rPr>
              <w:t xml:space="preserve">video services are interrupted or halted for a short time e.g. rebuffering the data to continue to video service. </w:t>
            </w:r>
            <w:r>
              <w:rPr>
                <w:lang w:val="en-US"/>
              </w:rPr>
              <w:t xml:space="preserve">And propose the following 3 bullets </w:t>
            </w:r>
            <w:r>
              <w:rPr>
                <w:lang w:eastAsia="zh-CN"/>
              </w:rPr>
              <w:t>to support the data boosting</w:t>
            </w:r>
            <w:r>
              <w:rPr>
                <w:lang w:val="en-US"/>
              </w:rPr>
              <w:t>:</w:t>
            </w:r>
          </w:p>
          <w:p w14:paraId="16072816" w14:textId="77777777" w:rsidR="00822ABA" w:rsidRDefault="00A71F0F">
            <w:pPr>
              <w:pStyle w:val="af2"/>
              <w:numPr>
                <w:ilvl w:val="0"/>
                <w:numId w:val="1"/>
              </w:numPr>
              <w:ind w:firstLineChars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For the rebuffer data, the AS needs to provide data boosting indication to the 5</w:t>
            </w:r>
            <w:r>
              <w:rPr>
                <w:rFonts w:ascii="Arial" w:hAnsi="Arial" w:hint="eastAsia"/>
                <w:lang w:val="en-US"/>
              </w:rPr>
              <w:t>G</w:t>
            </w:r>
            <w:r>
              <w:rPr>
                <w:rFonts w:ascii="Arial" w:hAnsi="Arial"/>
                <w:lang w:val="en-US"/>
              </w:rPr>
              <w:t xml:space="preserve"> network, and then the 5G network provides direct or indirect data boosting indication to the NG-RAN.</w:t>
            </w:r>
          </w:p>
          <w:p w14:paraId="2B999FBF" w14:textId="16A35789" w:rsidR="00822ABA" w:rsidRDefault="00A71F0F">
            <w:pPr>
              <w:pStyle w:val="af2"/>
              <w:numPr>
                <w:ilvl w:val="0"/>
                <w:numId w:val="1"/>
              </w:numPr>
              <w:ind w:firstLineChars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The AS can provide data boosting indication to the 5</w:t>
            </w:r>
            <w:r>
              <w:rPr>
                <w:rFonts w:ascii="Arial" w:hAnsi="Arial" w:hint="eastAsia"/>
                <w:lang w:val="en-US"/>
              </w:rPr>
              <w:t>G</w:t>
            </w:r>
            <w:r>
              <w:rPr>
                <w:rFonts w:ascii="Arial" w:hAnsi="Arial"/>
                <w:lang w:val="en-US"/>
              </w:rPr>
              <w:t xml:space="preserve"> network with the data needed for </w:t>
            </w:r>
            <w:r>
              <w:rPr>
                <w:rFonts w:ascii="Arial" w:hAnsi="Arial" w:hint="eastAsia"/>
                <w:lang w:val="en-US" w:eastAsia="zh-CN"/>
              </w:rPr>
              <w:t>boosting</w:t>
            </w:r>
            <w:r>
              <w:rPr>
                <w:rFonts w:ascii="Arial" w:hAnsi="Arial"/>
                <w:lang w:val="en-US"/>
              </w:rPr>
              <w:t xml:space="preserve"> in the RTP HE or the metadata with the data. The </w:t>
            </w:r>
            <w:r>
              <w:rPr>
                <w:rFonts w:ascii="Arial" w:hAnsi="Arial" w:hint="eastAsia"/>
                <w:lang w:val="en-US"/>
              </w:rPr>
              <w:t>AS</w:t>
            </w:r>
            <w:r>
              <w:rPr>
                <w:rFonts w:ascii="Arial" w:hAnsi="Arial"/>
                <w:lang w:val="en-US"/>
              </w:rPr>
              <w:t xml:space="preserve"> </w:t>
            </w:r>
            <w:r>
              <w:rPr>
                <w:rFonts w:ascii="Arial" w:hAnsi="Arial" w:hint="eastAsia"/>
                <w:lang w:val="en-US"/>
              </w:rPr>
              <w:t>stops</w:t>
            </w:r>
            <w:r>
              <w:rPr>
                <w:rFonts w:ascii="Arial" w:hAnsi="Arial"/>
                <w:lang w:val="en-US"/>
              </w:rPr>
              <w:t xml:space="preserve"> </w:t>
            </w:r>
            <w:r>
              <w:rPr>
                <w:rFonts w:ascii="Arial" w:hAnsi="Arial" w:hint="eastAsia"/>
                <w:lang w:val="en-US"/>
              </w:rPr>
              <w:t>pro</w:t>
            </w:r>
            <w:r>
              <w:rPr>
                <w:rFonts w:ascii="Arial" w:hAnsi="Arial"/>
                <w:lang w:val="en-US"/>
              </w:rPr>
              <w:t>viding the data boosting indication to the 5</w:t>
            </w:r>
            <w:r>
              <w:rPr>
                <w:rFonts w:ascii="Arial" w:hAnsi="Arial" w:hint="eastAsia"/>
                <w:lang w:val="en-US"/>
              </w:rPr>
              <w:t>G</w:t>
            </w:r>
            <w:r>
              <w:rPr>
                <w:rFonts w:ascii="Arial" w:hAnsi="Arial"/>
                <w:lang w:val="en-US"/>
              </w:rPr>
              <w:t xml:space="preserve"> network after some time which is AS implementation.</w:t>
            </w:r>
          </w:p>
          <w:p w14:paraId="31C656EC" w14:textId="77777777" w:rsidR="00822ABA" w:rsidRDefault="00A71F0F">
            <w:pPr>
              <w:pStyle w:val="af2"/>
              <w:numPr>
                <w:ilvl w:val="0"/>
                <w:numId w:val="1"/>
              </w:numPr>
              <w:ind w:firstLineChars="0"/>
            </w:pPr>
            <w:r>
              <w:rPr>
                <w:rFonts w:ascii="Arial" w:hAnsi="Arial"/>
                <w:lang w:val="en-US"/>
              </w:rPr>
              <w:t>The 5G network can reject or stop the data boosting even if the DL data is with a data boosting based on its local policies.</w:t>
            </w:r>
          </w:p>
        </w:tc>
      </w:tr>
      <w:tr w:rsidR="00822ABA" w14:paraId="1F886379" w14:textId="77777777" w:rsidTr="00082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2ABA" w:rsidRDefault="00822A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2ABA" w:rsidRDefault="00822A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ABA" w14:paraId="678D7BF9" w14:textId="77777777" w:rsidTr="00082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2ABA" w:rsidRDefault="00A71F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822ABA" w:rsidRDefault="00A71F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XR services frequently are interrupted or halted for a short time.</w:t>
            </w:r>
          </w:p>
        </w:tc>
      </w:tr>
      <w:tr w:rsidR="00822ABA" w14:paraId="034AF533" w14:textId="77777777" w:rsidTr="000822B4">
        <w:tc>
          <w:tcPr>
            <w:tcW w:w="2694" w:type="dxa"/>
            <w:gridSpan w:val="2"/>
          </w:tcPr>
          <w:p w14:paraId="39D9EB5B" w14:textId="77777777" w:rsidR="00822ABA" w:rsidRDefault="00822A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2ABA" w:rsidRDefault="00822A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ABA" w14:paraId="6A17D7AC" w14:textId="77777777" w:rsidTr="00082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22ABA" w:rsidRDefault="00A71F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822ABA" w:rsidRDefault="00A71F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.x (new)</w:t>
            </w:r>
          </w:p>
        </w:tc>
      </w:tr>
      <w:tr w:rsidR="00822ABA" w14:paraId="56E1E6C3" w14:textId="77777777" w:rsidTr="00082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22ABA" w:rsidRDefault="00822A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22ABA" w:rsidRDefault="00822A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1985" w14:paraId="76F95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22ABA" w:rsidRDefault="00822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22ABA" w:rsidRDefault="00A71F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22ABA" w:rsidRDefault="00A71F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22ABA" w:rsidRDefault="00822AB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22ABA" w:rsidRDefault="00822ABA">
            <w:pPr>
              <w:pStyle w:val="CRCoverPage"/>
              <w:spacing w:after="0"/>
              <w:ind w:left="99"/>
            </w:pPr>
          </w:p>
        </w:tc>
      </w:tr>
      <w:tr w:rsidR="00361985" w14:paraId="34ACE2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2ABA" w:rsidRDefault="00A71F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2ABA" w:rsidRDefault="00822AB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22ABA" w:rsidRDefault="00A71F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2ABA" w:rsidRDefault="00A71F0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2ABA" w:rsidRDefault="00A71F0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61985" w14:paraId="446DDB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2ABA" w:rsidRDefault="00A71F0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22ABA" w:rsidRDefault="00822AB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22ABA" w:rsidRDefault="00A71F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2ABA" w:rsidRDefault="00A71F0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22ABA" w:rsidRDefault="00A71F0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61985" w14:paraId="55C71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2ABA" w:rsidRDefault="00A71F0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2ABA" w:rsidRDefault="00822AB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822ABA" w:rsidRDefault="00A71F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2ABA" w:rsidRDefault="00A71F0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2ABA" w:rsidRDefault="00A71F0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2ABA" w14:paraId="60DF82CC" w14:textId="77777777" w:rsidTr="00082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22ABA" w:rsidRDefault="00822AB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22ABA" w:rsidRDefault="00822ABA">
            <w:pPr>
              <w:pStyle w:val="CRCoverPage"/>
              <w:spacing w:after="0"/>
            </w:pPr>
          </w:p>
        </w:tc>
      </w:tr>
      <w:tr w:rsidR="00822ABA" w14:paraId="556B87B6" w14:textId="77777777" w:rsidTr="00082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22ABA" w:rsidRDefault="00A71F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22ABA" w:rsidRDefault="00822ABA">
            <w:pPr>
              <w:pStyle w:val="CRCoverPage"/>
              <w:spacing w:after="0"/>
              <w:ind w:left="100"/>
            </w:pPr>
          </w:p>
        </w:tc>
      </w:tr>
      <w:tr w:rsidR="00822ABA" w14:paraId="45BFE792" w14:textId="77777777" w:rsidTr="00082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22ABA" w:rsidRDefault="00822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22ABA" w:rsidRDefault="00822AB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22ABA" w14:paraId="6C3DBC81" w14:textId="77777777" w:rsidTr="00082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22ABA" w:rsidRDefault="00A71F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22ABA" w:rsidRDefault="00822ABA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822ABA" w:rsidRDefault="00822ABA">
      <w:pPr>
        <w:pStyle w:val="CRCoverPage"/>
        <w:spacing w:after="0"/>
        <w:rPr>
          <w:sz w:val="8"/>
          <w:szCs w:val="8"/>
        </w:rPr>
      </w:pPr>
    </w:p>
    <w:p w14:paraId="0ACFEED3" w14:textId="77777777" w:rsidR="00822ABA" w:rsidRDefault="00822ABA">
      <w:pPr>
        <w:sectPr w:rsidR="00822ABA" w:rsidSect="000822B4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00166F8" w14:textId="77777777" w:rsidR="00822ABA" w:rsidRDefault="00A71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 text)* * * *</w:t>
      </w:r>
      <w:bookmarkStart w:id="1" w:name="_Toc517082226"/>
    </w:p>
    <w:p w14:paraId="43A80978" w14:textId="2E2DE07D" w:rsidR="00822ABA" w:rsidRDefault="00A71F0F">
      <w:pPr>
        <w:pStyle w:val="2"/>
      </w:pPr>
      <w:bookmarkStart w:id="2" w:name="_Toc176171258"/>
      <w:bookmarkStart w:id="3" w:name="_Toc167410898"/>
      <w:bookmarkEnd w:id="1"/>
      <w:r>
        <w:rPr>
          <w:lang w:eastAsia="zh-CN"/>
        </w:rPr>
        <w:t>6. x</w:t>
      </w:r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rFonts w:hint="eastAsia"/>
          <w:lang w:val="en-US" w:eastAsia="zh-CN"/>
        </w:rPr>
        <w:t>x</w:t>
      </w:r>
      <w:r>
        <w:t xml:space="preserve">: </w:t>
      </w:r>
      <w:bookmarkEnd w:id="2"/>
      <w:r w:rsidR="00974319">
        <w:t xml:space="preserve">RTP HE Enhancements for </w:t>
      </w:r>
      <w:r>
        <w:t>Data Boosting</w:t>
      </w:r>
      <w:r w:rsidR="002C2BE2">
        <w:t xml:space="preserve"> Indication</w:t>
      </w:r>
      <w:r w:rsidR="00974319">
        <w:t xml:space="preserve"> </w:t>
      </w:r>
    </w:p>
    <w:p w14:paraId="69B857AB" w14:textId="77777777" w:rsidR="00822ABA" w:rsidRDefault="00A71F0F">
      <w:pPr>
        <w:pStyle w:val="3"/>
      </w:pPr>
      <w:bookmarkStart w:id="4" w:name="_Toc176171259"/>
      <w:r>
        <w:t>6.x.</w:t>
      </w:r>
      <w:r>
        <w:rPr>
          <w:rFonts w:hint="eastAsia"/>
        </w:rPr>
        <w:t>1</w:t>
      </w:r>
      <w:r>
        <w:rPr>
          <w:rFonts w:hint="eastAsia"/>
        </w:rPr>
        <w:tab/>
      </w:r>
      <w:r>
        <w:t>Key Issue mapping</w:t>
      </w:r>
      <w:bookmarkEnd w:id="4"/>
    </w:p>
    <w:p w14:paraId="01324EBB" w14:textId="26868209" w:rsidR="00822ABA" w:rsidRDefault="00A71F0F">
      <w:pPr>
        <w:rPr>
          <w:lang w:val="en-US"/>
        </w:rPr>
      </w:pPr>
      <w:r>
        <w:rPr>
          <w:lang w:val="en-US"/>
        </w:rPr>
        <w:t xml:space="preserve">This solution </w:t>
      </w:r>
      <w:r w:rsidR="002C2BE2">
        <w:rPr>
          <w:lang w:val="en-US"/>
        </w:rPr>
        <w:t>provides an</w:t>
      </w:r>
      <w:r>
        <w:rPr>
          <w:lang w:val="en-US"/>
        </w:rPr>
        <w:t>analysis on the</w:t>
      </w:r>
      <w:r w:rsidR="005A63C6">
        <w:rPr>
          <w:lang w:val="en-US"/>
        </w:rPr>
        <w:t xml:space="preserve"> </w:t>
      </w:r>
      <w:r w:rsidR="002C2BE2">
        <w:rPr>
          <w:lang w:val="en-US"/>
        </w:rPr>
        <w:t xml:space="preserve">matter of </w:t>
      </w:r>
      <w:r w:rsidR="00D92AF7">
        <w:rPr>
          <w:lang w:val="en-US"/>
        </w:rPr>
        <w:t xml:space="preserve">DL </w:t>
      </w:r>
      <w:r w:rsidR="002C2BE2">
        <w:rPr>
          <w:lang w:val="en-US"/>
        </w:rPr>
        <w:t>data boosting and applies to KI#</w:t>
      </w:r>
      <w:r w:rsidR="00D92AF7">
        <w:rPr>
          <w:lang w:val="en-US"/>
        </w:rPr>
        <w:t>12</w:t>
      </w:r>
      <w:r w:rsidR="009D0121">
        <w:rPr>
          <w:lang w:val="en-US"/>
        </w:rPr>
        <w:t>.</w:t>
      </w:r>
    </w:p>
    <w:p w14:paraId="6410C408" w14:textId="11376DB6" w:rsidR="00822ABA" w:rsidRDefault="00A71F0F">
      <w:pPr>
        <w:pStyle w:val="3"/>
      </w:pPr>
      <w:bookmarkStart w:id="5" w:name="_Toc176171260"/>
      <w:r>
        <w:t>6.</w:t>
      </w:r>
      <w:r>
        <w:rPr>
          <w:rFonts w:hint="eastAsia"/>
          <w:lang w:val="en-US" w:eastAsia="zh-CN"/>
        </w:rPr>
        <w:t>x</w:t>
      </w:r>
      <w:r>
        <w:t>.2</w:t>
      </w:r>
      <w:r>
        <w:rPr>
          <w:rFonts w:hint="eastAsia"/>
        </w:rPr>
        <w:tab/>
        <w:t>Description</w:t>
      </w:r>
      <w:bookmarkEnd w:id="5"/>
    </w:p>
    <w:p w14:paraId="1EDC706E" w14:textId="51F6BEC5" w:rsidR="00822ABA" w:rsidRDefault="00506EE3">
      <w:pPr>
        <w:rPr>
          <w:lang w:eastAsia="zh-CN"/>
        </w:rPr>
      </w:pPr>
      <w:r>
        <w:rPr>
          <w:lang w:eastAsia="zh-CN"/>
        </w:rPr>
        <w:t xml:space="preserve">In practice, XR and immersive services may experience </w:t>
      </w:r>
      <w:r w:rsidR="00A71F0F">
        <w:rPr>
          <w:lang w:eastAsia="zh-CN"/>
        </w:rPr>
        <w:t xml:space="preserve">some scenarios </w:t>
      </w:r>
      <w:r>
        <w:rPr>
          <w:lang w:eastAsia="zh-CN"/>
        </w:rPr>
        <w:t xml:space="preserve">in </w:t>
      </w:r>
      <w:r w:rsidR="00A71F0F">
        <w:rPr>
          <w:lang w:eastAsia="zh-CN"/>
        </w:rPr>
        <w:t>which the video service is interrupted or halted for a short time e.g. rebuffering the data to continue to video service</w:t>
      </w:r>
      <w:r w:rsidR="00F809ED">
        <w:rPr>
          <w:lang w:eastAsia="zh-CN"/>
        </w:rPr>
        <w:t>. An illustrative example may be:</w:t>
      </w:r>
    </w:p>
    <w:p w14:paraId="64B5ADFE" w14:textId="0A7A990C" w:rsidR="00822ABA" w:rsidRDefault="00A71F0F">
      <w:pPr>
        <w:pStyle w:val="af2"/>
        <w:numPr>
          <w:ilvl w:val="0"/>
          <w:numId w:val="2"/>
        </w:numPr>
        <w:ind w:firstLineChars="0"/>
        <w:rPr>
          <w:lang w:eastAsia="zh-CN"/>
        </w:rPr>
      </w:pPr>
      <w:r>
        <w:rPr>
          <w:lang w:eastAsia="zh-CN"/>
        </w:rPr>
        <w:t xml:space="preserve">The user starts a new </w:t>
      </w:r>
      <w:r w:rsidR="00F809ED">
        <w:rPr>
          <w:lang w:eastAsia="zh-CN"/>
        </w:rPr>
        <w:t xml:space="preserve">XR </w:t>
      </w:r>
      <w:r w:rsidR="005A63C6">
        <w:rPr>
          <w:lang w:eastAsia="zh-CN"/>
        </w:rPr>
        <w:t>conversation</w:t>
      </w:r>
      <w:r w:rsidR="00F809ED">
        <w:rPr>
          <w:lang w:eastAsia="zh-CN"/>
        </w:rPr>
        <w:t>al</w:t>
      </w:r>
      <w:r w:rsidR="005A63C6">
        <w:rPr>
          <w:lang w:eastAsia="zh-CN"/>
        </w:rPr>
        <w:t xml:space="preserve"> WebRTC </w:t>
      </w:r>
      <w:r>
        <w:rPr>
          <w:lang w:eastAsia="zh-CN"/>
        </w:rPr>
        <w:t xml:space="preserve">video service from a </w:t>
      </w:r>
      <w:r w:rsidR="00F809ED">
        <w:rPr>
          <w:lang w:eastAsia="zh-CN"/>
        </w:rPr>
        <w:t>W</w:t>
      </w:r>
      <w:r w:rsidR="005A63C6">
        <w:rPr>
          <w:lang w:eastAsia="zh-CN"/>
        </w:rPr>
        <w:t>ebRTC client via the 5G</w:t>
      </w:r>
      <w:r>
        <w:rPr>
          <w:lang w:eastAsia="zh-CN"/>
        </w:rPr>
        <w:t>.</w:t>
      </w:r>
      <w:r w:rsidR="005A63C6">
        <w:rPr>
          <w:lang w:eastAsia="zh-CN"/>
        </w:rPr>
        <w:t xml:space="preserve"> </w:t>
      </w:r>
    </w:p>
    <w:p w14:paraId="4D01F845" w14:textId="6D3E087F" w:rsidR="00822ABA" w:rsidRDefault="00A71F0F">
      <w:pPr>
        <w:pStyle w:val="af2"/>
        <w:numPr>
          <w:ilvl w:val="0"/>
          <w:numId w:val="2"/>
        </w:numPr>
        <w:ind w:firstLineChars="0"/>
        <w:rPr>
          <w:lang w:eastAsia="zh-CN"/>
        </w:rPr>
      </w:pPr>
      <w:r>
        <w:rPr>
          <w:lang w:eastAsia="zh-CN"/>
        </w:rPr>
        <w:t xml:space="preserve">For </w:t>
      </w:r>
      <w:r w:rsidR="005A63C6">
        <w:rPr>
          <w:lang w:eastAsia="zh-CN"/>
        </w:rPr>
        <w:t>a</w:t>
      </w:r>
      <w:r w:rsidR="00F809ED">
        <w:rPr>
          <w:lang w:eastAsia="zh-CN"/>
        </w:rPr>
        <w:t>n XR</w:t>
      </w:r>
      <w:r w:rsidR="005A63C6">
        <w:rPr>
          <w:lang w:eastAsia="zh-CN"/>
        </w:rPr>
        <w:t xml:space="preserve"> conversation</w:t>
      </w:r>
      <w:r w:rsidR="00F809ED">
        <w:rPr>
          <w:lang w:eastAsia="zh-CN"/>
        </w:rPr>
        <w:t>al</w:t>
      </w:r>
      <w:r w:rsidR="005A63C6">
        <w:rPr>
          <w:lang w:eastAsia="zh-CN"/>
        </w:rPr>
        <w:t xml:space="preserve"> WebRTC </w:t>
      </w:r>
      <w:r>
        <w:rPr>
          <w:lang w:eastAsia="zh-CN"/>
        </w:rPr>
        <w:t xml:space="preserve">video service, the </w:t>
      </w:r>
      <w:r w:rsidR="005A63C6">
        <w:rPr>
          <w:lang w:eastAsia="zh-CN"/>
        </w:rPr>
        <w:t xml:space="preserve">WebRTC </w:t>
      </w:r>
      <w:r w:rsidR="00F809ED">
        <w:rPr>
          <w:lang w:eastAsia="zh-CN"/>
        </w:rPr>
        <w:t>Framework</w:t>
      </w:r>
      <w:r w:rsidR="005A63C6">
        <w:rPr>
          <w:lang w:eastAsia="zh-CN"/>
        </w:rPr>
        <w:t xml:space="preserve"> can continu</w:t>
      </w:r>
      <w:r w:rsidR="00F809ED">
        <w:rPr>
          <w:lang w:eastAsia="zh-CN"/>
        </w:rPr>
        <w:t>ously</w:t>
      </w:r>
      <w:r w:rsidR="005A63C6">
        <w:rPr>
          <w:lang w:eastAsia="zh-CN"/>
        </w:rPr>
        <w:t xml:space="preserve"> monitor the latency </w:t>
      </w:r>
      <w:r w:rsidR="000F298A">
        <w:rPr>
          <w:lang w:eastAsia="zh-CN"/>
        </w:rPr>
        <w:t>and</w:t>
      </w:r>
      <w:r w:rsidR="00F809ED">
        <w:rPr>
          <w:lang w:eastAsia="zh-CN"/>
        </w:rPr>
        <w:t>/</w:t>
      </w:r>
      <w:r w:rsidR="005A63C6">
        <w:rPr>
          <w:lang w:eastAsia="zh-CN"/>
        </w:rPr>
        <w:t xml:space="preserve">or the data rate </w:t>
      </w:r>
      <w:r w:rsidR="00F809ED">
        <w:rPr>
          <w:lang w:eastAsia="zh-CN"/>
        </w:rPr>
        <w:t>experienced.. W</w:t>
      </w:r>
      <w:r w:rsidR="005A63C6">
        <w:rPr>
          <w:lang w:eastAsia="zh-CN"/>
        </w:rPr>
        <w:t xml:space="preserve">hen the latency or data rate </w:t>
      </w:r>
      <w:r w:rsidR="00F809ED">
        <w:rPr>
          <w:lang w:eastAsia="zh-CN"/>
        </w:rPr>
        <w:t>are</w:t>
      </w:r>
      <w:r w:rsidR="005A63C6">
        <w:rPr>
          <w:lang w:eastAsia="zh-CN"/>
        </w:rPr>
        <w:t xml:space="preserve"> not good enough to support acceptable QoE/QoS, the WebRTC </w:t>
      </w:r>
      <w:r w:rsidR="00F809ED">
        <w:rPr>
          <w:lang w:eastAsia="zh-CN"/>
        </w:rPr>
        <w:t>Framework (e.g., the RTP sender</w:t>
      </w:r>
      <w:r w:rsidR="00B141B9">
        <w:rPr>
          <w:lang w:eastAsia="zh-CN"/>
        </w:rPr>
        <w:t xml:space="preserve"> in an RTC AS</w:t>
      </w:r>
      <w:r w:rsidR="00F809ED">
        <w:rPr>
          <w:lang w:eastAsia="zh-CN"/>
        </w:rPr>
        <w:t xml:space="preserve">) </w:t>
      </w:r>
      <w:r w:rsidR="005A63C6">
        <w:rPr>
          <w:lang w:eastAsia="zh-CN"/>
        </w:rPr>
        <w:t xml:space="preserve">can send a Data Boosting indication in the RTP HE to </w:t>
      </w:r>
      <w:r w:rsidR="000F298A">
        <w:rPr>
          <w:lang w:eastAsia="zh-CN"/>
        </w:rPr>
        <w:t>request</w:t>
      </w:r>
      <w:r w:rsidR="005A63C6">
        <w:rPr>
          <w:lang w:eastAsia="zh-CN"/>
        </w:rPr>
        <w:t xml:space="preserve"> </w:t>
      </w:r>
      <w:r w:rsidR="000F298A">
        <w:rPr>
          <w:lang w:eastAsia="zh-CN"/>
        </w:rPr>
        <w:t>the 5G system to provide more radio resource</w:t>
      </w:r>
      <w:r w:rsidR="00F809ED">
        <w:rPr>
          <w:lang w:eastAsia="zh-CN"/>
        </w:rPr>
        <w:t>s</w:t>
      </w:r>
      <w:r w:rsidR="000F298A">
        <w:rPr>
          <w:lang w:eastAsia="zh-CN"/>
        </w:rPr>
        <w:t xml:space="preserve"> to improve the data rate and decrease the latency</w:t>
      </w:r>
      <w:r>
        <w:rPr>
          <w:lang w:eastAsia="zh-CN"/>
        </w:rPr>
        <w:t>.</w:t>
      </w:r>
    </w:p>
    <w:p w14:paraId="5A2424C2" w14:textId="6376A711" w:rsidR="00822ABA" w:rsidRDefault="00A71F0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improve the user experience, one way is to </w:t>
      </w:r>
      <w:r w:rsidR="00A8148D">
        <w:rPr>
          <w:lang w:eastAsia="zh-CN"/>
        </w:rPr>
        <w:t xml:space="preserve">dynamically boost the available bit rate and </w:t>
      </w:r>
      <w:r>
        <w:rPr>
          <w:lang w:eastAsia="zh-CN"/>
        </w:rPr>
        <w:t xml:space="preserve">reduce the </w:t>
      </w:r>
      <w:r w:rsidR="000F298A">
        <w:rPr>
          <w:lang w:eastAsia="zh-CN"/>
        </w:rPr>
        <w:t>latency</w:t>
      </w:r>
      <w:r>
        <w:rPr>
          <w:lang w:eastAsia="zh-CN"/>
        </w:rPr>
        <w:t xml:space="preserve">. To reduce the </w:t>
      </w:r>
      <w:r w:rsidR="000F298A">
        <w:rPr>
          <w:rFonts w:hint="eastAsia"/>
          <w:lang w:eastAsia="zh-CN"/>
        </w:rPr>
        <w:t>latency</w:t>
      </w:r>
      <w:r>
        <w:rPr>
          <w:lang w:eastAsia="zh-CN"/>
        </w:rPr>
        <w:t xml:space="preserve">, the new </w:t>
      </w:r>
      <w:r w:rsidR="000F298A">
        <w:rPr>
          <w:lang w:eastAsia="zh-CN"/>
        </w:rPr>
        <w:t>conversation</w:t>
      </w:r>
      <w:r w:rsidR="009D0121">
        <w:rPr>
          <w:lang w:eastAsia="zh-CN"/>
        </w:rPr>
        <w:t>al</w:t>
      </w:r>
      <w:r w:rsidR="000F298A">
        <w:rPr>
          <w:lang w:eastAsia="zh-CN"/>
        </w:rPr>
        <w:t xml:space="preserve"> </w:t>
      </w:r>
      <w:r>
        <w:rPr>
          <w:lang w:eastAsia="zh-CN"/>
        </w:rPr>
        <w:t xml:space="preserve">video data needs to be more quickly transmitted to the user. However, the NG-RAN does not know such </w:t>
      </w:r>
      <w:r w:rsidR="000F298A">
        <w:rPr>
          <w:lang w:eastAsia="zh-CN"/>
        </w:rPr>
        <w:t>conversation</w:t>
      </w:r>
      <w:r w:rsidR="009D0121">
        <w:rPr>
          <w:lang w:eastAsia="zh-CN"/>
        </w:rPr>
        <w:t>al</w:t>
      </w:r>
      <w:r w:rsidR="000F298A">
        <w:rPr>
          <w:lang w:eastAsia="zh-CN"/>
        </w:rPr>
        <w:t xml:space="preserve"> video </w:t>
      </w:r>
      <w:r>
        <w:rPr>
          <w:lang w:eastAsia="zh-CN"/>
        </w:rPr>
        <w:t xml:space="preserve">data needs </w:t>
      </w:r>
      <w:r w:rsidR="009D0121">
        <w:rPr>
          <w:lang w:eastAsia="zh-CN"/>
        </w:rPr>
        <w:t xml:space="preserve">to be </w:t>
      </w:r>
      <w:r>
        <w:rPr>
          <w:lang w:eastAsia="zh-CN"/>
        </w:rPr>
        <w:t xml:space="preserve">transmitted to the user </w:t>
      </w:r>
      <w:r w:rsidR="009D0121">
        <w:rPr>
          <w:lang w:eastAsia="zh-CN"/>
        </w:rPr>
        <w:t xml:space="preserve">more quickly </w:t>
      </w:r>
      <w:r>
        <w:rPr>
          <w:lang w:eastAsia="zh-CN"/>
        </w:rPr>
        <w:t xml:space="preserve">and still transmits </w:t>
      </w:r>
      <w:r w:rsidR="000F298A">
        <w:rPr>
          <w:lang w:eastAsia="zh-CN"/>
        </w:rPr>
        <w:t>the conversation</w:t>
      </w:r>
      <w:r w:rsidR="009D0121">
        <w:rPr>
          <w:lang w:eastAsia="zh-CN"/>
        </w:rPr>
        <w:t>al</w:t>
      </w:r>
      <w:r w:rsidR="000F298A">
        <w:rPr>
          <w:lang w:eastAsia="zh-CN"/>
        </w:rPr>
        <w:t xml:space="preserve"> video </w:t>
      </w:r>
      <w:r>
        <w:rPr>
          <w:lang w:eastAsia="zh-CN"/>
        </w:rPr>
        <w:t>data in the normal scheduling way.</w:t>
      </w:r>
    </w:p>
    <w:p w14:paraId="098337A9" w14:textId="07DDE2D9" w:rsidR="00822ABA" w:rsidRDefault="00A71F0F">
      <w:pPr>
        <w:rPr>
          <w:b/>
          <w:lang w:eastAsia="zh-CN"/>
        </w:rPr>
      </w:pPr>
      <w:r>
        <w:rPr>
          <w:b/>
          <w:lang w:eastAsia="zh-CN"/>
        </w:rPr>
        <w:t xml:space="preserve">Observation 1: </w:t>
      </w:r>
      <w:r w:rsidR="000F298A">
        <w:rPr>
          <w:rFonts w:hint="eastAsia"/>
          <w:b/>
          <w:lang w:eastAsia="zh-CN"/>
        </w:rPr>
        <w:t>I</w:t>
      </w:r>
      <w:r w:rsidR="000F298A">
        <w:rPr>
          <w:b/>
          <w:lang w:eastAsia="zh-CN"/>
        </w:rPr>
        <w:t>n order to reduce the latency</w:t>
      </w:r>
      <w:r w:rsidR="000F298A" w:rsidRPr="000F298A">
        <w:rPr>
          <w:b/>
          <w:lang w:eastAsia="zh-CN"/>
        </w:rPr>
        <w:t xml:space="preserve"> of </w:t>
      </w:r>
      <w:r w:rsidR="00D02CA6">
        <w:rPr>
          <w:b/>
          <w:lang w:eastAsia="zh-CN"/>
        </w:rPr>
        <w:t xml:space="preserve">XR </w:t>
      </w:r>
      <w:r w:rsidR="000F298A" w:rsidRPr="000F298A">
        <w:rPr>
          <w:b/>
          <w:lang w:eastAsia="zh-CN"/>
        </w:rPr>
        <w:t>conversation</w:t>
      </w:r>
      <w:r w:rsidR="00D02CA6">
        <w:rPr>
          <w:b/>
          <w:lang w:eastAsia="zh-CN"/>
        </w:rPr>
        <w:t>al</w:t>
      </w:r>
      <w:r w:rsidR="000F298A" w:rsidRPr="000F298A">
        <w:rPr>
          <w:b/>
          <w:lang w:eastAsia="zh-CN"/>
        </w:rPr>
        <w:t xml:space="preserve"> video data in some scenarios</w:t>
      </w:r>
      <w:r w:rsidRPr="000F298A">
        <w:rPr>
          <w:b/>
          <w:lang w:eastAsia="zh-CN"/>
        </w:rPr>
        <w:t>, t</w:t>
      </w:r>
      <w:r>
        <w:rPr>
          <w:b/>
          <w:lang w:eastAsia="zh-CN"/>
        </w:rPr>
        <w:t xml:space="preserve">he </w:t>
      </w:r>
      <w:r w:rsidR="008E592A" w:rsidRPr="008E592A">
        <w:rPr>
          <w:b/>
          <w:lang w:eastAsia="zh-CN"/>
        </w:rPr>
        <w:t>AS</w:t>
      </w:r>
      <w:r>
        <w:rPr>
          <w:b/>
          <w:lang w:eastAsia="zh-CN"/>
        </w:rPr>
        <w:t xml:space="preserve"> needs to provide data boosting indication to the 5</w:t>
      </w:r>
      <w:r>
        <w:rPr>
          <w:rFonts w:hint="eastAsia"/>
          <w:b/>
          <w:lang w:eastAsia="zh-CN"/>
        </w:rPr>
        <w:t>G</w:t>
      </w:r>
      <w:r>
        <w:rPr>
          <w:b/>
          <w:lang w:eastAsia="zh-CN"/>
        </w:rPr>
        <w:t xml:space="preserve"> network, and then the 5G network provides direct or indirect data boosting indication to the NG-RAN.</w:t>
      </w:r>
    </w:p>
    <w:p w14:paraId="0393F4AF" w14:textId="2C042D9F" w:rsidR="00822ABA" w:rsidRDefault="00A71F0F">
      <w:r>
        <w:rPr>
          <w:lang w:eastAsia="zh-CN"/>
        </w:rPr>
        <w:t>SA2 has agreed to define that such d</w:t>
      </w:r>
      <w:r>
        <w:t>ata boosting</w:t>
      </w:r>
      <w:r w:rsidR="00690AE8">
        <w:t xml:space="preserve"> (namely “expedited transfer indication”) </w:t>
      </w:r>
      <w:r>
        <w:t xml:space="preserve"> </w:t>
      </w:r>
      <w:r w:rsidR="00045CBE">
        <w:t>enabled firstly</w:t>
      </w:r>
      <w:r>
        <w:t xml:space="preserve"> by</w:t>
      </w:r>
      <w:r w:rsidR="009D0121">
        <w:t xml:space="preserve"> the</w:t>
      </w:r>
      <w:r>
        <w:t xml:space="preserve"> AF</w:t>
      </w:r>
      <w:r w:rsidR="00045CBE">
        <w:t xml:space="preserve"> </w:t>
      </w:r>
      <w:r w:rsidR="00045CBE">
        <w:rPr>
          <w:rFonts w:hint="eastAsia"/>
          <w:lang w:eastAsia="zh-CN"/>
        </w:rPr>
        <w:t>d</w:t>
      </w:r>
      <w:r w:rsidR="00045CBE">
        <w:t>uring the PDU Session Establishment procedure, then the AS</w:t>
      </w:r>
      <w:r>
        <w:t xml:space="preserve"> </w:t>
      </w:r>
      <w:r w:rsidR="00045CBE">
        <w:t xml:space="preserve">send out the data boosting indication in the RTP HE of traffic </w:t>
      </w:r>
      <w:r>
        <w:t>payload</w:t>
      </w:r>
      <w:r w:rsidR="00045CBE">
        <w:t xml:space="preserve"> </w:t>
      </w:r>
      <w:r>
        <w:t xml:space="preserve">of XR application. Data boosting may be used for non-GBR QoS flow only. SA2 has agreed to use different 5QI for the data boosting, i.e. </w:t>
      </w:r>
      <w:r w:rsidR="00045CBE">
        <w:t xml:space="preserve">before the data boosting, the application traffic is transmitted with a </w:t>
      </w:r>
      <w:r w:rsidR="009D0121">
        <w:t>given</w:t>
      </w:r>
      <w:r w:rsidR="00045CBE">
        <w:t xml:space="preserve"> 5QI (e.g. 20ms PDB)</w:t>
      </w:r>
      <w:r w:rsidR="009D0121">
        <w:t>. A</w:t>
      </w:r>
      <w:r w:rsidR="00045CBE">
        <w:t>fter the data boosting is received in the UPF, the UPF will move the application traffic into a QoS Flow with high performance 5QI (e.g. 5ms PDB).</w:t>
      </w:r>
    </w:p>
    <w:p w14:paraId="249A3425" w14:textId="0CC9EE2F" w:rsidR="00822ABA" w:rsidRDefault="00A71F0F">
      <w:r>
        <w:t xml:space="preserve">One key part of data boosting is how the AS can provide </w:t>
      </w:r>
      <w:r w:rsidR="00045CBE">
        <w:t xml:space="preserve">in-band </w:t>
      </w:r>
      <w:r>
        <w:t xml:space="preserve">data boosting </w:t>
      </w:r>
      <w:r w:rsidR="00045CBE">
        <w:t xml:space="preserve">indication </w:t>
      </w:r>
      <w:r>
        <w:t>to the 5G network. One simple way is to define the data boosting indication in the RTP HE</w:t>
      </w:r>
      <w:r w:rsidR="00690AE8">
        <w:t xml:space="preserve"> (e.g., the RTP HE for PDU Set marking)</w:t>
      </w:r>
      <w:r>
        <w:t>. The AS needs to stop providing the data boosting indication to the 5G network after some time</w:t>
      </w:r>
      <w:r w:rsidR="00045CBE">
        <w:t xml:space="preserve"> if the data rate and or latency is </w:t>
      </w:r>
      <w:r w:rsidR="009D0121">
        <w:t>sufficient</w:t>
      </w:r>
      <w:r w:rsidR="00045CBE">
        <w:t xml:space="preserve"> for the application</w:t>
      </w:r>
      <w:r>
        <w:t>. However,</w:t>
      </w:r>
      <w:r w:rsidR="00CE3B45" w:rsidRPr="00CE3B45">
        <w:t xml:space="preserve"> </w:t>
      </w:r>
      <w:r w:rsidR="00CE3B45">
        <w:t xml:space="preserve">based on </w:t>
      </w:r>
      <w:r w:rsidR="00690AE8">
        <w:t>static</w:t>
      </w:r>
      <w:r w:rsidR="00CE3B45">
        <w:t xml:space="preserve"> local policies</w:t>
      </w:r>
      <w:r w:rsidR="00690AE8">
        <w:t xml:space="preserve"> (as indicated by the PCF)</w:t>
      </w:r>
      <w:r w:rsidR="00CE3B45">
        <w:t xml:space="preserve">, </w:t>
      </w:r>
      <w:r>
        <w:t xml:space="preserve">the 5G network can still stop the data boosting even if the DL data </w:t>
      </w:r>
      <w:r w:rsidR="00CE3B45">
        <w:t xml:space="preserve">carry the </w:t>
      </w:r>
      <w:r>
        <w:t xml:space="preserve">data boosting </w:t>
      </w:r>
      <w:r w:rsidR="00CE3B45">
        <w:t>indication.</w:t>
      </w:r>
    </w:p>
    <w:p w14:paraId="29E53C4C" w14:textId="303ADFAC" w:rsidR="00822ABA" w:rsidRDefault="00A71F0F">
      <w:pPr>
        <w:rPr>
          <w:b/>
          <w:lang w:eastAsia="zh-CN"/>
        </w:rPr>
      </w:pPr>
      <w:r>
        <w:rPr>
          <w:b/>
          <w:lang w:eastAsia="zh-CN"/>
        </w:rPr>
        <w:t xml:space="preserve">Observation 2: The AS can provide </w:t>
      </w:r>
      <w:r w:rsidR="00CE3B45">
        <w:rPr>
          <w:b/>
          <w:lang w:eastAsia="zh-CN"/>
        </w:rPr>
        <w:t xml:space="preserve">in-band </w:t>
      </w:r>
      <w:r>
        <w:rPr>
          <w:b/>
          <w:lang w:eastAsia="zh-CN"/>
        </w:rPr>
        <w:t>data boosting indication to the 5</w:t>
      </w:r>
      <w:r>
        <w:rPr>
          <w:rFonts w:hint="eastAsia"/>
          <w:b/>
          <w:lang w:eastAsia="zh-CN"/>
        </w:rPr>
        <w:t>G</w:t>
      </w:r>
      <w:r>
        <w:rPr>
          <w:b/>
          <w:lang w:eastAsia="zh-CN"/>
        </w:rPr>
        <w:t xml:space="preserve"> network with the data needed for </w:t>
      </w:r>
      <w:r>
        <w:rPr>
          <w:rFonts w:hint="eastAsia"/>
          <w:b/>
          <w:lang w:eastAsia="zh-CN"/>
        </w:rPr>
        <w:t>boosting</w:t>
      </w:r>
      <w:r>
        <w:rPr>
          <w:b/>
          <w:lang w:eastAsia="zh-CN"/>
        </w:rPr>
        <w:t xml:space="preserve"> in the RTP HE. The </w:t>
      </w:r>
      <w:r>
        <w:rPr>
          <w:rFonts w:hint="eastAsia"/>
          <w:b/>
          <w:lang w:eastAsia="zh-CN"/>
        </w:rPr>
        <w:t>AS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stops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pro</w:t>
      </w:r>
      <w:r>
        <w:rPr>
          <w:b/>
          <w:lang w:eastAsia="zh-CN"/>
        </w:rPr>
        <w:t>viding the data boosting indication to the 5</w:t>
      </w:r>
      <w:r>
        <w:rPr>
          <w:rFonts w:hint="eastAsia"/>
          <w:b/>
          <w:lang w:eastAsia="zh-CN"/>
        </w:rPr>
        <w:t>G</w:t>
      </w:r>
      <w:r>
        <w:rPr>
          <w:b/>
          <w:lang w:eastAsia="zh-CN"/>
        </w:rPr>
        <w:t xml:space="preserve"> network after some time.</w:t>
      </w:r>
    </w:p>
    <w:p w14:paraId="279ABA52" w14:textId="69A679DB" w:rsidR="00822ABA" w:rsidRDefault="00A71F0F">
      <w:pPr>
        <w:rPr>
          <w:b/>
        </w:rPr>
      </w:pPr>
      <w:r>
        <w:rPr>
          <w:b/>
          <w:lang w:eastAsia="zh-CN"/>
        </w:rPr>
        <w:t xml:space="preserve">Observation 3: </w:t>
      </w:r>
      <w:r w:rsidR="00CE3B45">
        <w:rPr>
          <w:b/>
        </w:rPr>
        <w:t xml:space="preserve">Based on local policies </w:t>
      </w:r>
      <w:r>
        <w:rPr>
          <w:b/>
        </w:rPr>
        <w:t>the 5G network can reject or st</w:t>
      </w:r>
      <w:bookmarkStart w:id="6" w:name="_GoBack"/>
      <w:bookmarkEnd w:id="6"/>
      <w:r>
        <w:rPr>
          <w:b/>
        </w:rPr>
        <w:t>op the data boosting even if the DL data is with a data boosting</w:t>
      </w:r>
      <w:r w:rsidR="00CE3B45">
        <w:rPr>
          <w:b/>
        </w:rPr>
        <w:t xml:space="preserve"> indication</w:t>
      </w:r>
      <w:r>
        <w:rPr>
          <w:b/>
        </w:rPr>
        <w:t>.</w:t>
      </w:r>
    </w:p>
    <w:p w14:paraId="7E4A1682" w14:textId="329DC0EB" w:rsidR="00822ABA" w:rsidRDefault="00A71F0F">
      <w:pPr>
        <w:pStyle w:val="3"/>
      </w:pPr>
      <w:bookmarkStart w:id="7" w:name="_Toc176171261"/>
      <w:r>
        <w:t>6.</w:t>
      </w:r>
      <w:r>
        <w:rPr>
          <w:rFonts w:hint="eastAsia"/>
          <w:lang w:val="en-US" w:eastAsia="zh-CN"/>
        </w:rPr>
        <w:t>x</w:t>
      </w:r>
      <w:r>
        <w:t>.3</w:t>
      </w:r>
      <w:r>
        <w:rPr>
          <w:rFonts w:hint="eastAsia"/>
        </w:rPr>
        <w:tab/>
      </w:r>
      <w:r>
        <w:t>Conclus</w:t>
      </w:r>
      <w:r>
        <w:rPr>
          <w:rFonts w:hint="eastAsia"/>
        </w:rPr>
        <w:t>ion</w:t>
      </w:r>
      <w:bookmarkEnd w:id="7"/>
    </w:p>
    <w:p w14:paraId="7CEFD069" w14:textId="153D1C9D" w:rsidR="00822ABA" w:rsidRDefault="00A71F0F">
      <w:pPr>
        <w:rPr>
          <w:lang w:eastAsia="zh-CN"/>
        </w:rPr>
      </w:pPr>
      <w:r>
        <w:rPr>
          <w:lang w:eastAsia="zh-CN"/>
        </w:rPr>
        <w:t xml:space="preserve">Based on the gap analysis in the above, it is proposed to make the following conclusions. </w:t>
      </w:r>
    </w:p>
    <w:p w14:paraId="7C2698CD" w14:textId="0C030599" w:rsidR="00CE3B45" w:rsidRPr="00361985" w:rsidRDefault="00CE3B45" w:rsidP="00206B76">
      <w:pPr>
        <w:pStyle w:val="af2"/>
        <w:numPr>
          <w:ilvl w:val="0"/>
          <w:numId w:val="4"/>
        </w:numPr>
        <w:ind w:firstLineChars="0"/>
        <w:rPr>
          <w:b/>
          <w:lang w:eastAsia="zh-CN"/>
        </w:rPr>
      </w:pPr>
      <w:r w:rsidRPr="00361985">
        <w:rPr>
          <w:b/>
          <w:lang w:eastAsia="zh-CN"/>
        </w:rPr>
        <w:t xml:space="preserve">Observation 1: </w:t>
      </w:r>
      <w:r w:rsidRPr="00361985">
        <w:rPr>
          <w:rFonts w:hint="eastAsia"/>
          <w:b/>
          <w:lang w:eastAsia="zh-CN"/>
        </w:rPr>
        <w:t>I</w:t>
      </w:r>
      <w:r w:rsidRPr="00361985">
        <w:rPr>
          <w:b/>
          <w:lang w:eastAsia="zh-CN"/>
        </w:rPr>
        <w:t>n order to reduce the latency of conversation video data in some scenarios, the application needs to provide data boosting indication to the 5</w:t>
      </w:r>
      <w:r w:rsidRPr="00361985">
        <w:rPr>
          <w:rFonts w:hint="eastAsia"/>
          <w:b/>
          <w:lang w:eastAsia="zh-CN"/>
        </w:rPr>
        <w:t>G</w:t>
      </w:r>
      <w:r w:rsidRPr="00361985">
        <w:rPr>
          <w:b/>
          <w:lang w:eastAsia="zh-CN"/>
        </w:rPr>
        <w:t xml:space="preserve"> network, and then the 5G network provides direct or indirect data boosting indication to the NG-RAN.</w:t>
      </w:r>
    </w:p>
    <w:p w14:paraId="424084B4" w14:textId="6EF0F866" w:rsidR="00CE3B45" w:rsidRPr="00361985" w:rsidRDefault="00CE3B45" w:rsidP="00206B76">
      <w:pPr>
        <w:pStyle w:val="af2"/>
        <w:numPr>
          <w:ilvl w:val="0"/>
          <w:numId w:val="4"/>
        </w:numPr>
        <w:ind w:firstLineChars="0"/>
        <w:rPr>
          <w:b/>
          <w:lang w:eastAsia="zh-CN"/>
        </w:rPr>
      </w:pPr>
      <w:r w:rsidRPr="00361985">
        <w:rPr>
          <w:b/>
          <w:lang w:eastAsia="zh-CN"/>
        </w:rPr>
        <w:t>Observation 2: The AS can provide in-band data boosting indication to the 5</w:t>
      </w:r>
      <w:r w:rsidRPr="00361985">
        <w:rPr>
          <w:rFonts w:hint="eastAsia"/>
          <w:b/>
          <w:lang w:eastAsia="zh-CN"/>
        </w:rPr>
        <w:t>G</w:t>
      </w:r>
      <w:r w:rsidRPr="00361985">
        <w:rPr>
          <w:b/>
          <w:lang w:eastAsia="zh-CN"/>
        </w:rPr>
        <w:t xml:space="preserve"> network with the data needed for </w:t>
      </w:r>
      <w:r w:rsidRPr="00361985">
        <w:rPr>
          <w:rFonts w:hint="eastAsia"/>
          <w:b/>
          <w:lang w:eastAsia="zh-CN"/>
        </w:rPr>
        <w:t>boosting</w:t>
      </w:r>
      <w:r w:rsidRPr="00361985">
        <w:rPr>
          <w:b/>
          <w:lang w:eastAsia="zh-CN"/>
        </w:rPr>
        <w:t xml:space="preserve"> in the RTP HE. The </w:t>
      </w:r>
      <w:r w:rsidRPr="00361985">
        <w:rPr>
          <w:rFonts w:hint="eastAsia"/>
          <w:b/>
          <w:lang w:eastAsia="zh-CN"/>
        </w:rPr>
        <w:t>AS</w:t>
      </w:r>
      <w:r w:rsidRPr="00361985">
        <w:rPr>
          <w:b/>
          <w:lang w:eastAsia="zh-CN"/>
        </w:rPr>
        <w:t xml:space="preserve"> </w:t>
      </w:r>
      <w:r w:rsidRPr="00361985">
        <w:rPr>
          <w:rFonts w:hint="eastAsia"/>
          <w:b/>
          <w:lang w:eastAsia="zh-CN"/>
        </w:rPr>
        <w:t>stops</w:t>
      </w:r>
      <w:r w:rsidRPr="00361985">
        <w:rPr>
          <w:b/>
          <w:lang w:eastAsia="zh-CN"/>
        </w:rPr>
        <w:t xml:space="preserve"> </w:t>
      </w:r>
      <w:r w:rsidRPr="00361985">
        <w:rPr>
          <w:rFonts w:hint="eastAsia"/>
          <w:b/>
          <w:lang w:eastAsia="zh-CN"/>
        </w:rPr>
        <w:t>pro</w:t>
      </w:r>
      <w:r w:rsidRPr="00361985">
        <w:rPr>
          <w:b/>
          <w:lang w:eastAsia="zh-CN"/>
        </w:rPr>
        <w:t>viding the data boosting indication to the 5</w:t>
      </w:r>
      <w:r w:rsidRPr="00361985">
        <w:rPr>
          <w:rFonts w:hint="eastAsia"/>
          <w:b/>
          <w:lang w:eastAsia="zh-CN"/>
        </w:rPr>
        <w:t>G</w:t>
      </w:r>
      <w:r w:rsidRPr="00361985">
        <w:rPr>
          <w:b/>
          <w:lang w:eastAsia="zh-CN"/>
        </w:rPr>
        <w:t xml:space="preserve"> network after some time.</w:t>
      </w:r>
    </w:p>
    <w:p w14:paraId="7847F13A" w14:textId="4AEA4AC2" w:rsidR="00822ABA" w:rsidRPr="00CE3B45" w:rsidRDefault="00CE3B45" w:rsidP="00206B76">
      <w:pPr>
        <w:pStyle w:val="af2"/>
        <w:numPr>
          <w:ilvl w:val="0"/>
          <w:numId w:val="4"/>
        </w:numPr>
        <w:ind w:firstLineChars="0"/>
        <w:rPr>
          <w:b/>
        </w:rPr>
      </w:pPr>
      <w:r w:rsidRPr="00361985">
        <w:rPr>
          <w:b/>
          <w:lang w:eastAsia="zh-CN"/>
        </w:rPr>
        <w:lastRenderedPageBreak/>
        <w:t xml:space="preserve">Observation 3: </w:t>
      </w:r>
      <w:r w:rsidRPr="00361985">
        <w:rPr>
          <w:b/>
        </w:rPr>
        <w:t>Based on local policies the 5G network can reject or stop the data boosting even if the DL data is with a data boosting indication.</w:t>
      </w:r>
    </w:p>
    <w:bookmarkEnd w:id="3"/>
    <w:p w14:paraId="0A9DCBAC" w14:textId="77777777" w:rsidR="00822ABA" w:rsidRDefault="00A71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822ABA" w:rsidRDefault="00822ABA"/>
    <w:sectPr w:rsidR="00822ABA" w:rsidSect="000822B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834810" w14:textId="77777777" w:rsidR="00C116D9" w:rsidRDefault="00C116D9" w:rsidP="000822B4">
      <w:pPr>
        <w:spacing w:after="0"/>
      </w:pPr>
      <w:r>
        <w:separator/>
      </w:r>
    </w:p>
  </w:endnote>
  <w:endnote w:type="continuationSeparator" w:id="0">
    <w:p w14:paraId="7EE1ACEC" w14:textId="77777777" w:rsidR="00C116D9" w:rsidRDefault="00C116D9" w:rsidP="000822B4">
      <w:pPr>
        <w:spacing w:after="0"/>
      </w:pPr>
      <w:r>
        <w:continuationSeparator/>
      </w:r>
    </w:p>
  </w:endnote>
  <w:endnote w:type="continuationNotice" w:id="1">
    <w:p w14:paraId="3960767D" w14:textId="77777777" w:rsidR="00C116D9" w:rsidRDefault="00C116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61922" w14:textId="77777777" w:rsidR="00361985" w:rsidRDefault="0036198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8B215F" w14:textId="77777777" w:rsidR="00C116D9" w:rsidRDefault="00C116D9" w:rsidP="000822B4">
      <w:pPr>
        <w:spacing w:after="0"/>
      </w:pPr>
      <w:r>
        <w:separator/>
      </w:r>
    </w:p>
  </w:footnote>
  <w:footnote w:type="continuationSeparator" w:id="0">
    <w:p w14:paraId="6B088745" w14:textId="77777777" w:rsidR="00C116D9" w:rsidRDefault="00C116D9" w:rsidP="000822B4">
      <w:pPr>
        <w:spacing w:after="0"/>
      </w:pPr>
      <w:r>
        <w:continuationSeparator/>
      </w:r>
    </w:p>
  </w:footnote>
  <w:footnote w:type="continuationNotice" w:id="1">
    <w:p w14:paraId="73B4129B" w14:textId="77777777" w:rsidR="00C116D9" w:rsidRDefault="00C116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822ABA" w:rsidRDefault="00A71F0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3172A6" w14:textId="77777777" w:rsidR="00361985" w:rsidRDefault="00361985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822ABA" w:rsidRDefault="00822ABA">
    <w:pPr>
      <w:pStyle w:val="ab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22ABA" w:rsidRDefault="00A71F0F">
    <w:pPr>
      <w:pStyle w:val="ab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822ABA" w:rsidRDefault="00822AB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9E2821E"/>
    <w:multiLevelType w:val="singleLevel"/>
    <w:tmpl w:val="A9E2821E"/>
    <w:lvl w:ilvl="0">
      <w:start w:val="1"/>
      <w:numFmt w:val="decimal"/>
      <w:lvlText w:val="%1)"/>
      <w:lvlJc w:val="left"/>
    </w:lvl>
  </w:abstractNum>
  <w:abstractNum w:abstractNumId="1" w15:restartNumberingAfterBreak="0">
    <w:nsid w:val="0151308C"/>
    <w:multiLevelType w:val="hybridMultilevel"/>
    <w:tmpl w:val="6B2C091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343510"/>
    <w:multiLevelType w:val="hybridMultilevel"/>
    <w:tmpl w:val="EA2296F2"/>
    <w:lvl w:ilvl="0" w:tplc="103E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1C50C8D"/>
    <w:multiLevelType w:val="hybridMultilevel"/>
    <w:tmpl w:val="EA2296F2"/>
    <w:lvl w:ilvl="0" w:tplc="103E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3833C4E"/>
    <w:multiLevelType w:val="multilevel"/>
    <w:tmpl w:val="43833C4E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5DF7A78"/>
    <w:multiLevelType w:val="multilevel"/>
    <w:tmpl w:val="65DF7A7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4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E3ZDcxMGQxOWJjMzEyYmMwMDVkNDBjYjBjZmNkOWIifQ=="/>
  </w:docVars>
  <w:rsids>
    <w:rsidRoot w:val="00022E4A"/>
    <w:rsid w:val="00016491"/>
    <w:rsid w:val="00022E4A"/>
    <w:rsid w:val="00045CBE"/>
    <w:rsid w:val="00051F58"/>
    <w:rsid w:val="00071B58"/>
    <w:rsid w:val="000822B4"/>
    <w:rsid w:val="000A1A7F"/>
    <w:rsid w:val="000A6394"/>
    <w:rsid w:val="000B3D7A"/>
    <w:rsid w:val="000B7FED"/>
    <w:rsid w:val="000C038A"/>
    <w:rsid w:val="000C5D1F"/>
    <w:rsid w:val="000C6598"/>
    <w:rsid w:val="000C70A3"/>
    <w:rsid w:val="000D44B3"/>
    <w:rsid w:val="000E118A"/>
    <w:rsid w:val="000F298A"/>
    <w:rsid w:val="0010451C"/>
    <w:rsid w:val="00134E80"/>
    <w:rsid w:val="001356BE"/>
    <w:rsid w:val="00145D43"/>
    <w:rsid w:val="001513B0"/>
    <w:rsid w:val="00192C46"/>
    <w:rsid w:val="001A03D9"/>
    <w:rsid w:val="001A08B3"/>
    <w:rsid w:val="001A3758"/>
    <w:rsid w:val="001A7B60"/>
    <w:rsid w:val="001B52F0"/>
    <w:rsid w:val="001B7A65"/>
    <w:rsid w:val="001E41F3"/>
    <w:rsid w:val="001F556A"/>
    <w:rsid w:val="00206B76"/>
    <w:rsid w:val="00214488"/>
    <w:rsid w:val="00221767"/>
    <w:rsid w:val="00234DBE"/>
    <w:rsid w:val="0025360F"/>
    <w:rsid w:val="0026004D"/>
    <w:rsid w:val="002640DD"/>
    <w:rsid w:val="00275D12"/>
    <w:rsid w:val="00284FEB"/>
    <w:rsid w:val="002860C4"/>
    <w:rsid w:val="00290DDA"/>
    <w:rsid w:val="002B5741"/>
    <w:rsid w:val="002C2BE2"/>
    <w:rsid w:val="002E0D43"/>
    <w:rsid w:val="002E3A1F"/>
    <w:rsid w:val="002E472E"/>
    <w:rsid w:val="002F3F25"/>
    <w:rsid w:val="00305409"/>
    <w:rsid w:val="003242CA"/>
    <w:rsid w:val="0035151F"/>
    <w:rsid w:val="00354479"/>
    <w:rsid w:val="003609EF"/>
    <w:rsid w:val="00361985"/>
    <w:rsid w:val="0036231A"/>
    <w:rsid w:val="00374DD4"/>
    <w:rsid w:val="00384EBB"/>
    <w:rsid w:val="003E1A36"/>
    <w:rsid w:val="003E2918"/>
    <w:rsid w:val="00410371"/>
    <w:rsid w:val="004242F1"/>
    <w:rsid w:val="004330DB"/>
    <w:rsid w:val="00480B8F"/>
    <w:rsid w:val="0048372B"/>
    <w:rsid w:val="00487F60"/>
    <w:rsid w:val="004B75B7"/>
    <w:rsid w:val="004C6D30"/>
    <w:rsid w:val="004D126A"/>
    <w:rsid w:val="004E590D"/>
    <w:rsid w:val="004E6313"/>
    <w:rsid w:val="00503A69"/>
    <w:rsid w:val="00506EE3"/>
    <w:rsid w:val="005141D9"/>
    <w:rsid w:val="0051580D"/>
    <w:rsid w:val="00530F08"/>
    <w:rsid w:val="00547111"/>
    <w:rsid w:val="00547E9B"/>
    <w:rsid w:val="00571FAB"/>
    <w:rsid w:val="00587856"/>
    <w:rsid w:val="00592442"/>
    <w:rsid w:val="00592D74"/>
    <w:rsid w:val="00593ACC"/>
    <w:rsid w:val="005A63C6"/>
    <w:rsid w:val="005E2C44"/>
    <w:rsid w:val="005E4811"/>
    <w:rsid w:val="005E7D0E"/>
    <w:rsid w:val="00621188"/>
    <w:rsid w:val="006257ED"/>
    <w:rsid w:val="00650D87"/>
    <w:rsid w:val="00653DE4"/>
    <w:rsid w:val="00665C47"/>
    <w:rsid w:val="00686F7F"/>
    <w:rsid w:val="00690AE8"/>
    <w:rsid w:val="00691C5A"/>
    <w:rsid w:val="00695808"/>
    <w:rsid w:val="006B46FB"/>
    <w:rsid w:val="006C7228"/>
    <w:rsid w:val="006D7DF5"/>
    <w:rsid w:val="006E21FB"/>
    <w:rsid w:val="00716FD5"/>
    <w:rsid w:val="00736204"/>
    <w:rsid w:val="00742349"/>
    <w:rsid w:val="007814C2"/>
    <w:rsid w:val="00792342"/>
    <w:rsid w:val="007977A8"/>
    <w:rsid w:val="007B512A"/>
    <w:rsid w:val="007C2097"/>
    <w:rsid w:val="007D6A07"/>
    <w:rsid w:val="007F7259"/>
    <w:rsid w:val="008040A8"/>
    <w:rsid w:val="00822ABA"/>
    <w:rsid w:val="008279FA"/>
    <w:rsid w:val="008626E7"/>
    <w:rsid w:val="00870EE7"/>
    <w:rsid w:val="008863B9"/>
    <w:rsid w:val="008A45A6"/>
    <w:rsid w:val="008A4A91"/>
    <w:rsid w:val="008B4535"/>
    <w:rsid w:val="008D3CCC"/>
    <w:rsid w:val="008E1931"/>
    <w:rsid w:val="008E592A"/>
    <w:rsid w:val="008F3789"/>
    <w:rsid w:val="008F686C"/>
    <w:rsid w:val="00902D29"/>
    <w:rsid w:val="009148DE"/>
    <w:rsid w:val="00927EDD"/>
    <w:rsid w:val="00940ECB"/>
    <w:rsid w:val="00940FC1"/>
    <w:rsid w:val="00941E30"/>
    <w:rsid w:val="00974319"/>
    <w:rsid w:val="009777D9"/>
    <w:rsid w:val="00991B88"/>
    <w:rsid w:val="00995F57"/>
    <w:rsid w:val="009A5753"/>
    <w:rsid w:val="009A579D"/>
    <w:rsid w:val="009C3FFC"/>
    <w:rsid w:val="009C46E2"/>
    <w:rsid w:val="009C6F25"/>
    <w:rsid w:val="009D0121"/>
    <w:rsid w:val="009E0429"/>
    <w:rsid w:val="009E3297"/>
    <w:rsid w:val="009E436B"/>
    <w:rsid w:val="009E5ED0"/>
    <w:rsid w:val="009F1EBE"/>
    <w:rsid w:val="009F50BB"/>
    <w:rsid w:val="009F734F"/>
    <w:rsid w:val="009F74B7"/>
    <w:rsid w:val="00A12F0A"/>
    <w:rsid w:val="00A246B6"/>
    <w:rsid w:val="00A33289"/>
    <w:rsid w:val="00A47E70"/>
    <w:rsid w:val="00A50CF0"/>
    <w:rsid w:val="00A5733D"/>
    <w:rsid w:val="00A71F0F"/>
    <w:rsid w:val="00A7671C"/>
    <w:rsid w:val="00A8148D"/>
    <w:rsid w:val="00AA2CBC"/>
    <w:rsid w:val="00AA71D5"/>
    <w:rsid w:val="00AB037B"/>
    <w:rsid w:val="00AB7D33"/>
    <w:rsid w:val="00AC5820"/>
    <w:rsid w:val="00AD1CD8"/>
    <w:rsid w:val="00AE7E78"/>
    <w:rsid w:val="00B141B9"/>
    <w:rsid w:val="00B23D69"/>
    <w:rsid w:val="00B258BB"/>
    <w:rsid w:val="00B3464B"/>
    <w:rsid w:val="00B67B97"/>
    <w:rsid w:val="00B81D35"/>
    <w:rsid w:val="00B968C8"/>
    <w:rsid w:val="00BA3EC5"/>
    <w:rsid w:val="00BA51D9"/>
    <w:rsid w:val="00BB5DFC"/>
    <w:rsid w:val="00BD279D"/>
    <w:rsid w:val="00BD30B6"/>
    <w:rsid w:val="00BD6BB8"/>
    <w:rsid w:val="00C116D9"/>
    <w:rsid w:val="00C2771D"/>
    <w:rsid w:val="00C27CD2"/>
    <w:rsid w:val="00C66BA2"/>
    <w:rsid w:val="00C83F2B"/>
    <w:rsid w:val="00C870F6"/>
    <w:rsid w:val="00C95985"/>
    <w:rsid w:val="00CB2946"/>
    <w:rsid w:val="00CB4A97"/>
    <w:rsid w:val="00CB52C7"/>
    <w:rsid w:val="00CC5026"/>
    <w:rsid w:val="00CC68D0"/>
    <w:rsid w:val="00CD61B0"/>
    <w:rsid w:val="00CE3B45"/>
    <w:rsid w:val="00D02CA6"/>
    <w:rsid w:val="00D03F9A"/>
    <w:rsid w:val="00D06D51"/>
    <w:rsid w:val="00D17986"/>
    <w:rsid w:val="00D24991"/>
    <w:rsid w:val="00D252F1"/>
    <w:rsid w:val="00D445A4"/>
    <w:rsid w:val="00D50255"/>
    <w:rsid w:val="00D57FB0"/>
    <w:rsid w:val="00D66520"/>
    <w:rsid w:val="00D84AE9"/>
    <w:rsid w:val="00D92AF7"/>
    <w:rsid w:val="00D93A2D"/>
    <w:rsid w:val="00DE34CF"/>
    <w:rsid w:val="00DF4B95"/>
    <w:rsid w:val="00E13F3D"/>
    <w:rsid w:val="00E34898"/>
    <w:rsid w:val="00E469F3"/>
    <w:rsid w:val="00E473E1"/>
    <w:rsid w:val="00E63074"/>
    <w:rsid w:val="00E77DD6"/>
    <w:rsid w:val="00EA6395"/>
    <w:rsid w:val="00EB09B7"/>
    <w:rsid w:val="00EC7413"/>
    <w:rsid w:val="00EE7D7C"/>
    <w:rsid w:val="00EF6A2F"/>
    <w:rsid w:val="00F25D98"/>
    <w:rsid w:val="00F27EC3"/>
    <w:rsid w:val="00F300FB"/>
    <w:rsid w:val="00F55C13"/>
    <w:rsid w:val="00F809ED"/>
    <w:rsid w:val="00F9352A"/>
    <w:rsid w:val="00FB6386"/>
    <w:rsid w:val="00FC4B4C"/>
    <w:rsid w:val="0C752753"/>
    <w:rsid w:val="0E576B35"/>
    <w:rsid w:val="1BE92EC5"/>
    <w:rsid w:val="25902C01"/>
    <w:rsid w:val="292344FE"/>
    <w:rsid w:val="3F272405"/>
    <w:rsid w:val="52FC1DFD"/>
    <w:rsid w:val="55F3636C"/>
    <w:rsid w:val="5D482AA1"/>
    <w:rsid w:val="5D862F00"/>
    <w:rsid w:val="62553E31"/>
    <w:rsid w:val="79F40212"/>
    <w:rsid w:val="7D250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DC478E"/>
  <w15:docId w15:val="{0A777448-8489-469E-B583-637407DF3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99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361985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rsid w:val="00361985"/>
    <w:pPr>
      <w:ind w:left="568" w:hanging="284"/>
    </w:pPr>
  </w:style>
  <w:style w:type="paragraph" w:styleId="70">
    <w:name w:val="toc 7"/>
    <w:basedOn w:val="60"/>
    <w:next w:val="a"/>
    <w:semiHidden/>
    <w:qFormat/>
    <w:rsid w:val="00361985"/>
    <w:pPr>
      <w:ind w:left="2268" w:hanging="2268"/>
    </w:pPr>
  </w:style>
  <w:style w:type="paragraph" w:styleId="60">
    <w:name w:val="toc 6"/>
    <w:basedOn w:val="50"/>
    <w:next w:val="a"/>
    <w:semiHidden/>
    <w:qFormat/>
    <w:rsid w:val="00361985"/>
    <w:pPr>
      <w:ind w:left="1985" w:hanging="1985"/>
    </w:pPr>
  </w:style>
  <w:style w:type="paragraph" w:styleId="50">
    <w:name w:val="toc 5"/>
    <w:basedOn w:val="40"/>
    <w:semiHidden/>
    <w:qFormat/>
    <w:rsid w:val="00361985"/>
    <w:pPr>
      <w:ind w:left="1701" w:hanging="1701"/>
    </w:pPr>
  </w:style>
  <w:style w:type="paragraph" w:styleId="40">
    <w:name w:val="toc 4"/>
    <w:basedOn w:val="32"/>
    <w:semiHidden/>
    <w:qFormat/>
    <w:rsid w:val="00361985"/>
    <w:pPr>
      <w:ind w:left="1418" w:hanging="1418"/>
    </w:pPr>
  </w:style>
  <w:style w:type="paragraph" w:styleId="32">
    <w:name w:val="toc 3"/>
    <w:basedOn w:val="21"/>
    <w:semiHidden/>
    <w:qFormat/>
    <w:rsid w:val="00361985"/>
    <w:pPr>
      <w:ind w:left="1134" w:hanging="1134"/>
    </w:pPr>
  </w:style>
  <w:style w:type="paragraph" w:styleId="21">
    <w:name w:val="toc 2"/>
    <w:basedOn w:val="10"/>
    <w:semiHidden/>
    <w:qFormat/>
    <w:rsid w:val="0036198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36198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361985"/>
    <w:pPr>
      <w:ind w:left="851"/>
    </w:pPr>
  </w:style>
  <w:style w:type="paragraph" w:styleId="a4">
    <w:name w:val="List Number"/>
    <w:basedOn w:val="a3"/>
    <w:qFormat/>
    <w:rsid w:val="00361985"/>
  </w:style>
  <w:style w:type="paragraph" w:styleId="41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5"/>
    <w:qFormat/>
    <w:rsid w:val="0036198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rsid w:val="00361985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  <w:rsid w:val="00361985"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rsid w:val="00361985"/>
    <w:pPr>
      <w:jc w:val="center"/>
    </w:pPr>
    <w:rPr>
      <w:i/>
    </w:rPr>
  </w:style>
  <w:style w:type="paragraph" w:styleId="ab">
    <w:name w:val="header"/>
    <w:qFormat/>
    <w:rsid w:val="00361985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90">
    <w:name w:val="toc 9"/>
    <w:basedOn w:val="80"/>
    <w:semiHidden/>
    <w:qFormat/>
    <w:rsid w:val="00361985"/>
    <w:pPr>
      <w:ind w:left="1418" w:hanging="1418"/>
    </w:pPr>
  </w:style>
  <w:style w:type="paragraph" w:styleId="11">
    <w:name w:val="index 1"/>
    <w:basedOn w:val="a"/>
    <w:semiHidden/>
    <w:qFormat/>
    <w:rsid w:val="00361985"/>
    <w:pPr>
      <w:keepLines/>
      <w:spacing w:after="0"/>
    </w:pPr>
  </w:style>
  <w:style w:type="paragraph" w:styleId="24">
    <w:name w:val="index 2"/>
    <w:basedOn w:val="11"/>
    <w:semiHidden/>
    <w:qFormat/>
    <w:rsid w:val="00361985"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qFormat/>
    <w:rsid w:val="00361985"/>
    <w:rPr>
      <w:color w:val="800080"/>
      <w:u w:val="single"/>
    </w:rPr>
  </w:style>
  <w:style w:type="character" w:styleId="af">
    <w:name w:val="Hyperlink"/>
    <w:qFormat/>
    <w:rsid w:val="00361985"/>
    <w:rPr>
      <w:color w:val="0000FF"/>
      <w:u w:val="single"/>
    </w:rPr>
  </w:style>
  <w:style w:type="character" w:styleId="af0">
    <w:name w:val="annotation reference"/>
    <w:uiPriority w:val="99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361985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361985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rsid w:val="00361985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361985"/>
    <w:pPr>
      <w:keepNext w:val="0"/>
      <w:spacing w:before="0" w:after="240"/>
    </w:pPr>
  </w:style>
  <w:style w:type="paragraph" w:customStyle="1" w:styleId="TH">
    <w:name w:val="TH"/>
    <w:basedOn w:val="a"/>
    <w:qFormat/>
    <w:rsid w:val="003619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rsid w:val="00361985"/>
    <w:pPr>
      <w:keepLines/>
      <w:ind w:left="1702" w:hanging="1418"/>
    </w:pPr>
  </w:style>
  <w:style w:type="paragraph" w:customStyle="1" w:styleId="FP">
    <w:name w:val="FP"/>
    <w:basedOn w:val="a"/>
    <w:qFormat/>
    <w:rsid w:val="00361985"/>
    <w:pPr>
      <w:spacing w:after="0"/>
    </w:pPr>
  </w:style>
  <w:style w:type="paragraph" w:customStyle="1" w:styleId="LD">
    <w:name w:val="LD"/>
    <w:qFormat/>
    <w:rsid w:val="00361985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361985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rsid w:val="0036198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3619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3619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361985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rsid w:val="003619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36198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361985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36198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361985"/>
    <w:pPr>
      <w:framePr w:wrap="notBeside" w:y="16161"/>
    </w:pPr>
  </w:style>
  <w:style w:type="character" w:customStyle="1" w:styleId="ZGSM">
    <w:name w:val="ZGSM"/>
    <w:qFormat/>
    <w:rsid w:val="00361985"/>
  </w:style>
  <w:style w:type="paragraph" w:customStyle="1" w:styleId="ZG">
    <w:name w:val="ZG"/>
    <w:qFormat/>
    <w:rsid w:val="00361985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  <w:rsid w:val="00361985"/>
  </w:style>
  <w:style w:type="paragraph" w:customStyle="1" w:styleId="ZTD">
    <w:name w:val="ZTD"/>
    <w:basedOn w:val="ZB"/>
    <w:qFormat/>
    <w:rsid w:val="0036198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361985"/>
    <w:rPr>
      <w:rFonts w:ascii="Arial" w:hAnsi="Arial"/>
      <w:sz w:val="24"/>
      <w:lang w:val="en-GB" w:eastAsia="en-US"/>
    </w:rPr>
  </w:style>
  <w:style w:type="character" w:customStyle="1" w:styleId="a8">
    <w:name w:val="批注文字 字符"/>
    <w:basedOn w:val="a0"/>
    <w:link w:val="a7"/>
    <w:semiHidden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宋体" w:hAnsi="Arial"/>
      <w:b/>
      <w:sz w:val="24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4E63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2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DCDD8-4873-4C08-A959-9EC9518C3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966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chunshan xiong-CATT2</cp:lastModifiedBy>
  <cp:revision>3</cp:revision>
  <cp:lastPrinted>1900-01-01T05:00:00Z</cp:lastPrinted>
  <dcterms:created xsi:type="dcterms:W3CDTF">2024-11-20T22:50:00Z</dcterms:created>
  <dcterms:modified xsi:type="dcterms:W3CDTF">2024-11-20T22:54:00Z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1723167287</vt:lpwstr>
  </property>
  <property fmtid="{D5CDD505-2E9C-101B-9397-08002B2CF9AE}" pid="25" name="GrammarlyDocumentId">
    <vt:lpwstr>df5e21dcb156d72cf26fc12dbe92e0be8ae33e09faf597b1035d594f523aa894</vt:lpwstr>
  </property>
  <property fmtid="{D5CDD505-2E9C-101B-9397-08002B2CF9AE}" pid="26" name="KSOProductBuildVer">
    <vt:lpwstr>2052-12.1.0.18608</vt:lpwstr>
  </property>
  <property fmtid="{D5CDD505-2E9C-101B-9397-08002B2CF9AE}" pid="27" name="ICV">
    <vt:lpwstr>29944ED71E004C528A0741FF922A88C6_13</vt:lpwstr>
  </property>
</Properties>
</file>